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8FB0A" w14:textId="77777777" w:rsidR="006112F3" w:rsidRDefault="006112F3" w:rsidP="006112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BUTTLER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76237450" w14:textId="77777777" w:rsidR="006112F3" w:rsidRDefault="006112F3" w:rsidP="006112F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Man-at-arms.</w:t>
      </w:r>
    </w:p>
    <w:p w14:paraId="493229E2" w14:textId="77777777" w:rsidR="006112F3" w:rsidRDefault="006112F3" w:rsidP="006112F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47D90A8" w14:textId="77777777" w:rsidR="006112F3" w:rsidRDefault="006112F3" w:rsidP="006112F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0233070" w14:textId="77777777" w:rsidR="006112F3" w:rsidRDefault="006112F3" w:rsidP="006112F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Harfleur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under the command of Sir Hugh </w:t>
      </w:r>
    </w:p>
    <w:p w14:paraId="6105DD07" w14:textId="77777777" w:rsidR="006112F3" w:rsidRDefault="006112F3" w:rsidP="006112F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38FD330E" w14:textId="77777777" w:rsidR="006112F3" w:rsidRDefault="006112F3" w:rsidP="006112F3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649C7C52" w14:textId="77777777" w:rsidR="006112F3" w:rsidRDefault="006112F3" w:rsidP="006112F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25A46A1" w14:textId="77777777" w:rsidR="006112F3" w:rsidRDefault="006112F3" w:rsidP="006112F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C547D75" w14:textId="77777777" w:rsidR="006112F3" w:rsidRDefault="006112F3" w:rsidP="006112F3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18 September 2022   </w:t>
      </w:r>
    </w:p>
    <w:p w14:paraId="2184EF6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A2318" w14:textId="77777777" w:rsidR="006112F3" w:rsidRDefault="006112F3" w:rsidP="009139A6">
      <w:r>
        <w:separator/>
      </w:r>
    </w:p>
  </w:endnote>
  <w:endnote w:type="continuationSeparator" w:id="0">
    <w:p w14:paraId="5FD89EFC" w14:textId="77777777" w:rsidR="006112F3" w:rsidRDefault="006112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027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46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7E1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1B1D1" w14:textId="77777777" w:rsidR="006112F3" w:rsidRDefault="006112F3" w:rsidP="009139A6">
      <w:r>
        <w:separator/>
      </w:r>
    </w:p>
  </w:footnote>
  <w:footnote w:type="continuationSeparator" w:id="0">
    <w:p w14:paraId="3FB01475" w14:textId="77777777" w:rsidR="006112F3" w:rsidRDefault="006112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6EE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80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F4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2F3"/>
    <w:rsid w:val="000666E0"/>
    <w:rsid w:val="002510B7"/>
    <w:rsid w:val="005C130B"/>
    <w:rsid w:val="006112F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31A50D"/>
  <w15:chartTrackingRefBased/>
  <w15:docId w15:val="{AACDB7EC-1707-4C2E-9274-EBF08B757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F3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2022-10-22T20:25:00Z</dcterms:created>
  <dcterms:modified xsi:type="dcterms:W3CDTF">2022-10-22T20:25:00Z</dcterms:modified>
</cp:coreProperties>
</file>